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2A12" w14:textId="77777777" w:rsidR="007661A6" w:rsidRDefault="007661A6" w:rsidP="0076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Humphrey ASSHTON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89C264" w14:textId="77777777" w:rsidR="007661A6" w:rsidRDefault="007661A6" w:rsidP="0076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Gentleman.</w:t>
      </w:r>
    </w:p>
    <w:p w14:paraId="3DF3459A" w14:textId="77777777" w:rsidR="007661A6" w:rsidRDefault="007661A6" w:rsidP="007661A6">
      <w:pPr>
        <w:rPr>
          <w:rFonts w:ascii="Times New Roman" w:hAnsi="Times New Roman" w:cs="Times New Roman"/>
        </w:rPr>
      </w:pPr>
    </w:p>
    <w:p w14:paraId="38C20587" w14:textId="77777777" w:rsidR="007661A6" w:rsidRDefault="007661A6" w:rsidP="007661A6">
      <w:pPr>
        <w:rPr>
          <w:rFonts w:ascii="Times New Roman" w:hAnsi="Times New Roman" w:cs="Times New Roman"/>
        </w:rPr>
      </w:pPr>
    </w:p>
    <w:p w14:paraId="065AEB0E" w14:textId="77777777" w:rsidR="007661A6" w:rsidRDefault="007661A6" w:rsidP="0076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Geoffrey </w:t>
      </w:r>
      <w:proofErr w:type="spellStart"/>
      <w:r>
        <w:rPr>
          <w:rFonts w:ascii="Times New Roman" w:hAnsi="Times New Roman" w:cs="Times New Roman"/>
        </w:rPr>
        <w:t>Spirlyng</w:t>
      </w:r>
      <w:proofErr w:type="spellEnd"/>
      <w:r>
        <w:rPr>
          <w:rFonts w:ascii="Times New Roman" w:hAnsi="Times New Roman" w:cs="Times New Roman"/>
        </w:rPr>
        <w:t xml:space="preserve"> of Norwich, parish clerk(q.v.), brought a plaint of debt </w:t>
      </w:r>
    </w:p>
    <w:p w14:paraId="68F837D9" w14:textId="77777777" w:rsidR="007661A6" w:rsidRDefault="007661A6" w:rsidP="007661A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Thomas </w:t>
      </w:r>
      <w:proofErr w:type="spellStart"/>
      <w:r>
        <w:rPr>
          <w:rFonts w:ascii="Times New Roman" w:hAnsi="Times New Roman" w:cs="Times New Roman"/>
        </w:rPr>
        <w:t>Herryes</w:t>
      </w:r>
      <w:proofErr w:type="spellEnd"/>
      <w:r>
        <w:rPr>
          <w:rFonts w:ascii="Times New Roman" w:hAnsi="Times New Roman" w:cs="Times New Roman"/>
        </w:rPr>
        <w:t xml:space="preserve"> of Norwich(q.v.), John Hanworth of Pulham(q.v.),</w:t>
      </w:r>
    </w:p>
    <w:p w14:paraId="15836FC7" w14:textId="77777777" w:rsidR="007661A6" w:rsidRDefault="007661A6" w:rsidP="007661A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 of Norwich(q.v.)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Joan Mote of Norwich, as the executrix of her husband, Walter(q.v.).</w:t>
      </w:r>
    </w:p>
    <w:p w14:paraId="6E63E701" w14:textId="77777777" w:rsidR="007661A6" w:rsidRDefault="007661A6" w:rsidP="0076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A1F6AC" w14:textId="77777777" w:rsidR="007661A6" w:rsidRDefault="007661A6" w:rsidP="007661A6">
      <w:pPr>
        <w:rPr>
          <w:rFonts w:ascii="Times New Roman" w:hAnsi="Times New Roman" w:cs="Times New Roman"/>
        </w:rPr>
      </w:pPr>
    </w:p>
    <w:p w14:paraId="2580C7C7" w14:textId="77777777" w:rsidR="007661A6" w:rsidRDefault="007661A6" w:rsidP="007661A6">
      <w:pPr>
        <w:rPr>
          <w:rFonts w:ascii="Times New Roman" w:hAnsi="Times New Roman" w:cs="Times New Roman"/>
        </w:rPr>
      </w:pPr>
    </w:p>
    <w:p w14:paraId="587CE5F9" w14:textId="77777777" w:rsidR="007661A6" w:rsidRDefault="007661A6" w:rsidP="00766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5707FB4B" w14:textId="77777777" w:rsidR="006B2F86" w:rsidRPr="00E71FC3" w:rsidRDefault="007661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DD690" w14:textId="77777777" w:rsidR="007661A6" w:rsidRDefault="007661A6" w:rsidP="00E71FC3">
      <w:r>
        <w:separator/>
      </w:r>
    </w:p>
  </w:endnote>
  <w:endnote w:type="continuationSeparator" w:id="0">
    <w:p w14:paraId="35C5C2DE" w14:textId="77777777" w:rsidR="007661A6" w:rsidRDefault="007661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5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04748" w14:textId="77777777" w:rsidR="007661A6" w:rsidRDefault="007661A6" w:rsidP="00E71FC3">
      <w:r>
        <w:separator/>
      </w:r>
    </w:p>
  </w:footnote>
  <w:footnote w:type="continuationSeparator" w:id="0">
    <w:p w14:paraId="40DA7066" w14:textId="77777777" w:rsidR="007661A6" w:rsidRDefault="007661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1A6"/>
    <w:rsid w:val="001A7C09"/>
    <w:rsid w:val="00577BD5"/>
    <w:rsid w:val="00656CBA"/>
    <w:rsid w:val="006A1F77"/>
    <w:rsid w:val="00733BE7"/>
    <w:rsid w:val="007661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F6EDB"/>
  <w15:chartTrackingRefBased/>
  <w15:docId w15:val="{938D34A5-6617-43D5-AC82-9F64EEBD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1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61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2019-01-25T21:18:00Z</dcterms:created>
  <dcterms:modified xsi:type="dcterms:W3CDTF">2019-01-25T21:19:00Z</dcterms:modified>
</cp:coreProperties>
</file>